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811" w:rsidRPr="00DA7E7C" w:rsidRDefault="003D6811" w:rsidP="00A53238">
      <w:pPr>
        <w:pStyle w:val="Heading1"/>
        <w:rPr>
          <w:b/>
          <w:lang w:val="ru-RU"/>
        </w:rPr>
      </w:pPr>
    </w:p>
    <w:p w:rsidR="003D6811" w:rsidRPr="00DA7E7C" w:rsidRDefault="003D6811" w:rsidP="00A53238">
      <w:pPr>
        <w:framePr w:hSpace="141" w:wrap="around" w:vAnchor="text" w:hAnchor="page" w:x="6016" w:y="1"/>
        <w:rPr>
          <w:noProof/>
          <w:sz w:val="28"/>
          <w:szCs w:val="28"/>
        </w:rPr>
      </w:pPr>
      <w:r w:rsidRPr="002709BF">
        <w:rPr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3D6811" w:rsidRPr="00DA7E7C" w:rsidRDefault="003D6811" w:rsidP="00A53238">
      <w:pPr>
        <w:jc w:val="center"/>
        <w:rPr>
          <w:rFonts w:cs="Tahoma"/>
          <w:b/>
          <w:sz w:val="28"/>
          <w:szCs w:val="28"/>
        </w:rPr>
      </w:pPr>
    </w:p>
    <w:p w:rsidR="003D6811" w:rsidRPr="00DA7E7C" w:rsidRDefault="003D6811" w:rsidP="00A53238">
      <w:pPr>
        <w:jc w:val="center"/>
        <w:rPr>
          <w:rFonts w:cs="Tahoma"/>
          <w:b/>
          <w:sz w:val="28"/>
          <w:szCs w:val="28"/>
        </w:rPr>
      </w:pPr>
    </w:p>
    <w:p w:rsidR="003D6811" w:rsidRPr="00DA7E7C" w:rsidRDefault="003D6811" w:rsidP="00A53238">
      <w:pPr>
        <w:jc w:val="center"/>
        <w:rPr>
          <w:rFonts w:cs="Tahoma"/>
          <w:b/>
          <w:sz w:val="28"/>
          <w:szCs w:val="28"/>
        </w:rPr>
      </w:pPr>
    </w:p>
    <w:p w:rsidR="003D6811" w:rsidRPr="00DA7E7C" w:rsidRDefault="003D6811" w:rsidP="00A53238">
      <w:pPr>
        <w:jc w:val="center"/>
        <w:rPr>
          <w:rFonts w:cs="Tahoma"/>
          <w:b/>
          <w:sz w:val="28"/>
          <w:szCs w:val="28"/>
        </w:rPr>
      </w:pPr>
    </w:p>
    <w:p w:rsidR="003D6811" w:rsidRPr="00DA7E7C" w:rsidRDefault="003D6811" w:rsidP="00A53238">
      <w:pPr>
        <w:jc w:val="center"/>
        <w:rPr>
          <w:rFonts w:cs="Tahoma"/>
          <w:b/>
          <w:sz w:val="28"/>
          <w:szCs w:val="28"/>
        </w:rPr>
      </w:pPr>
      <w:r w:rsidRPr="00DA7E7C">
        <w:rPr>
          <w:rFonts w:cs="Tahoma"/>
          <w:b/>
          <w:sz w:val="28"/>
          <w:szCs w:val="28"/>
        </w:rPr>
        <w:t>УКРАЇНА</w:t>
      </w:r>
    </w:p>
    <w:p w:rsidR="003D6811" w:rsidRPr="00DA7E7C" w:rsidRDefault="003D6811" w:rsidP="00A53238">
      <w:pPr>
        <w:jc w:val="center"/>
        <w:rPr>
          <w:rFonts w:cs="Tahoma"/>
          <w:b/>
          <w:sz w:val="28"/>
          <w:szCs w:val="28"/>
        </w:rPr>
      </w:pPr>
      <w:r w:rsidRPr="00DA7E7C">
        <w:rPr>
          <w:rFonts w:cs="Tahoma"/>
          <w:b/>
          <w:sz w:val="28"/>
          <w:szCs w:val="28"/>
        </w:rPr>
        <w:t>ОДЕСЬКА ОБЛАСТЬ</w:t>
      </w:r>
    </w:p>
    <w:p w:rsidR="003D6811" w:rsidRPr="00DA7E7C" w:rsidRDefault="003D6811" w:rsidP="00A53238">
      <w:pPr>
        <w:jc w:val="center"/>
        <w:rPr>
          <w:rFonts w:cs="Tahoma"/>
          <w:b/>
          <w:sz w:val="28"/>
          <w:szCs w:val="28"/>
        </w:rPr>
      </w:pPr>
      <w:r w:rsidRPr="00DA7E7C">
        <w:rPr>
          <w:rFonts w:cs="Tahoma"/>
          <w:b/>
          <w:sz w:val="28"/>
          <w:szCs w:val="28"/>
        </w:rPr>
        <w:t>АРЦИЗ</w:t>
      </w:r>
      <w:bookmarkStart w:id="0" w:name="_GoBack"/>
      <w:bookmarkEnd w:id="0"/>
      <w:r w:rsidRPr="00DA7E7C">
        <w:rPr>
          <w:rFonts w:cs="Tahoma"/>
          <w:b/>
          <w:sz w:val="28"/>
          <w:szCs w:val="28"/>
        </w:rPr>
        <w:t>ЬКИЙ РАЙОН</w:t>
      </w:r>
    </w:p>
    <w:p w:rsidR="003D6811" w:rsidRPr="00DA7E7C" w:rsidRDefault="003D6811" w:rsidP="00A53238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 w:rsidRPr="00DA7E7C"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 w:rsidRPr="00DA7E7C">
        <w:rPr>
          <w:rFonts w:ascii="Times New Roman" w:hAnsi="Times New Roman" w:cs="Tahoma"/>
          <w:b/>
          <w:sz w:val="28"/>
          <w:szCs w:val="28"/>
        </w:rPr>
        <w:t xml:space="preserve">ЬКА </w:t>
      </w:r>
      <w:r w:rsidRPr="00DA7E7C"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 w:rsidRPr="00DA7E7C"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3D6811" w:rsidRPr="00DA7E7C" w:rsidRDefault="003D6811" w:rsidP="00A53238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 w:rsidRPr="00DA7E7C">
        <w:rPr>
          <w:rFonts w:cs="Tahoma"/>
          <w:b/>
          <w:spacing w:val="-10"/>
          <w:sz w:val="28"/>
          <w:szCs w:val="28"/>
        </w:rPr>
        <w:t>РОЗПОРЯДЖЕННЯ</w:t>
      </w:r>
    </w:p>
    <w:p w:rsidR="003D6811" w:rsidRPr="00DA7E7C" w:rsidRDefault="003D6811" w:rsidP="00A53238">
      <w:pPr>
        <w:spacing w:after="120"/>
        <w:jc w:val="center"/>
        <w:rPr>
          <w:rFonts w:cs="Tahoma"/>
          <w:spacing w:val="-10"/>
          <w:sz w:val="28"/>
          <w:szCs w:val="28"/>
        </w:rPr>
      </w:pPr>
      <w:r w:rsidRPr="00DA7E7C">
        <w:rPr>
          <w:rFonts w:cs="Tahoma"/>
          <w:spacing w:val="-10"/>
          <w:sz w:val="28"/>
          <w:szCs w:val="28"/>
        </w:rPr>
        <w:t>м.Арциз</w:t>
      </w: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</w:rPr>
      </w:pPr>
      <w:r w:rsidRPr="00DA7E7C">
        <w:rPr>
          <w:sz w:val="28"/>
          <w:szCs w:val="28"/>
        </w:rPr>
        <w:t xml:space="preserve">22червня  2021 року                                                                      № 168-к </w:t>
      </w:r>
    </w:p>
    <w:p w:rsidR="003D6811" w:rsidRPr="00DA7E7C" w:rsidRDefault="003D6811" w:rsidP="00A53238">
      <w:pPr>
        <w:rPr>
          <w:b/>
          <w:sz w:val="28"/>
          <w:szCs w:val="28"/>
        </w:rPr>
      </w:pPr>
    </w:p>
    <w:p w:rsidR="003D6811" w:rsidRPr="00DA7E7C" w:rsidRDefault="003D6811" w:rsidP="00A53238">
      <w:pPr>
        <w:jc w:val="center"/>
        <w:rPr>
          <w:b/>
          <w:sz w:val="28"/>
          <w:szCs w:val="28"/>
        </w:rPr>
      </w:pPr>
    </w:p>
    <w:p w:rsidR="003D6811" w:rsidRPr="00DA7E7C" w:rsidRDefault="003D6811" w:rsidP="00A53238">
      <w:pPr>
        <w:jc w:val="center"/>
        <w:rPr>
          <w:b/>
          <w:sz w:val="28"/>
          <w:szCs w:val="28"/>
        </w:rPr>
      </w:pPr>
      <w:r w:rsidRPr="00DA7E7C">
        <w:rPr>
          <w:b/>
          <w:sz w:val="28"/>
          <w:szCs w:val="28"/>
        </w:rPr>
        <w:t xml:space="preserve">Про надання щорічної основної відпустки Бушуляну А.П. </w:t>
      </w:r>
    </w:p>
    <w:p w:rsidR="003D6811" w:rsidRPr="00DA7E7C" w:rsidRDefault="003D6811" w:rsidP="00A53238">
      <w:pPr>
        <w:jc w:val="center"/>
        <w:rPr>
          <w:sz w:val="28"/>
          <w:szCs w:val="28"/>
        </w:rPr>
      </w:pPr>
    </w:p>
    <w:p w:rsidR="003D6811" w:rsidRPr="00DA7E7C" w:rsidRDefault="003D6811" w:rsidP="00A53238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>На підставі  пунктів7,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 Закону України «Про вiдпустки», рішення  Арцизької міської ради від 24 грудня 2020 року №89-</w:t>
      </w:r>
      <w:r w:rsidRPr="00DA7E7C">
        <w:rPr>
          <w:sz w:val="28"/>
          <w:szCs w:val="28"/>
          <w:lang w:val="en-US"/>
        </w:rPr>
        <w:t>VIII</w:t>
      </w:r>
      <w:r w:rsidRPr="00DA7E7C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Бушуляна А.П.:</w:t>
      </w:r>
    </w:p>
    <w:p w:rsidR="003D6811" w:rsidRPr="00DA7E7C" w:rsidRDefault="003D6811" w:rsidP="00A53238">
      <w:pPr>
        <w:pStyle w:val="BodyTextIndent2"/>
        <w:spacing w:line="276" w:lineRule="auto"/>
        <w:ind w:firstLine="708"/>
        <w:jc w:val="both"/>
      </w:pPr>
      <w:r w:rsidRPr="00DA7E7C">
        <w:t xml:space="preserve">1. Надати   Бушуляну Анатолію Павловичу,  старості Кам`янськогостаростинського округу,  щорічну основну відпустку  тривалістю 30 календарних днів  </w:t>
      </w:r>
      <w:r w:rsidRPr="000E45FA">
        <w:rPr>
          <w:highlight w:val="black"/>
        </w:rPr>
        <w:t>з 01 липня  2021 року по 30липня 2021 року включно,  за період роботи з 09 грудня 2020 року по 08 грудня 2021 року.</w:t>
      </w:r>
      <w:r w:rsidRPr="00DA7E7C">
        <w:t xml:space="preserve"> </w:t>
      </w:r>
    </w:p>
    <w:p w:rsidR="003D6811" w:rsidRPr="00DA7E7C" w:rsidRDefault="003D6811" w:rsidP="00A53238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 w:rsidRPr="00DA7E7C">
        <w:rPr>
          <w:sz w:val="28"/>
          <w:szCs w:val="28"/>
        </w:rPr>
        <w:t>2. Надати Бушуляну А.П. матеріальну допомогу на оздоровлення до щорічної основної відпустки  у розмірі середньомісячної заробітної плати.</w:t>
      </w:r>
    </w:p>
    <w:p w:rsidR="003D6811" w:rsidRPr="00DA7E7C" w:rsidRDefault="003D6811" w:rsidP="00A53238">
      <w:pPr>
        <w:pStyle w:val="BodyText"/>
        <w:ind w:firstLine="708"/>
        <w:rPr>
          <w:sz w:val="28"/>
          <w:szCs w:val="28"/>
        </w:rPr>
      </w:pPr>
      <w:r w:rsidRPr="00DA7E7C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3D6811" w:rsidRPr="00DA7E7C" w:rsidRDefault="003D6811" w:rsidP="00A53238">
      <w:pPr>
        <w:pStyle w:val="BodyText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>4.Контроль за виконанням  даного розпорядження покласти на керуючого справами виконавчого комітету МалєваО.</w:t>
      </w:r>
    </w:p>
    <w:p w:rsidR="003D6811" w:rsidRPr="00DA7E7C" w:rsidRDefault="003D6811" w:rsidP="00A53238">
      <w:pPr>
        <w:pStyle w:val="BodyText"/>
        <w:ind w:firstLine="708"/>
        <w:jc w:val="both"/>
        <w:rPr>
          <w:sz w:val="28"/>
          <w:szCs w:val="28"/>
        </w:rPr>
      </w:pPr>
      <w:r w:rsidRPr="00DA7E7C">
        <w:rPr>
          <w:sz w:val="28"/>
          <w:szCs w:val="28"/>
        </w:rPr>
        <w:t>Підстава: - заява Бушуляна А.П. від 15 червня 2021 року.</w:t>
      </w:r>
    </w:p>
    <w:p w:rsidR="003D6811" w:rsidRPr="00DA7E7C" w:rsidRDefault="003D6811" w:rsidP="00A53238">
      <w:pPr>
        <w:pStyle w:val="Heading2"/>
      </w:pPr>
    </w:p>
    <w:p w:rsidR="003D6811" w:rsidRPr="00DA7E7C" w:rsidRDefault="003D6811" w:rsidP="00A53238">
      <w:pPr>
        <w:pStyle w:val="Heading2"/>
      </w:pPr>
      <w:r w:rsidRPr="00DA7E7C">
        <w:t>Арцизький міський голова</w:t>
      </w:r>
      <w:r w:rsidRPr="00DA7E7C">
        <w:tab/>
      </w:r>
      <w:r w:rsidRPr="00DA7E7C">
        <w:tab/>
      </w:r>
      <w:r w:rsidRPr="00DA7E7C">
        <w:tab/>
      </w:r>
      <w:r w:rsidRPr="00DA7E7C">
        <w:tab/>
      </w:r>
      <w:r w:rsidRPr="00DA7E7C">
        <w:tab/>
        <w:t>С.ПАРПУЛАНСЬКИЙ</w:t>
      </w:r>
    </w:p>
    <w:p w:rsidR="003D6811" w:rsidRPr="00DA7E7C" w:rsidRDefault="003D6811" w:rsidP="00A53238">
      <w:pPr>
        <w:pStyle w:val="Heading2"/>
      </w:pPr>
    </w:p>
    <w:p w:rsidR="003D6811" w:rsidRPr="00DA7E7C" w:rsidRDefault="003D6811" w:rsidP="00A53238">
      <w:pPr>
        <w:pStyle w:val="Heading2"/>
      </w:pPr>
    </w:p>
    <w:p w:rsidR="003D6811" w:rsidRPr="00DA7E7C" w:rsidRDefault="003D6811" w:rsidP="00A53238">
      <w:pPr>
        <w:pStyle w:val="Heading2"/>
      </w:pPr>
      <w:r w:rsidRPr="00DA7E7C">
        <w:t>З розпорядженням ознайомлений</w:t>
      </w:r>
      <w:r w:rsidRPr="00DA7E7C">
        <w:tab/>
        <w:t>_____________    А.Бушулян</w:t>
      </w:r>
    </w:p>
    <w:p w:rsidR="003D6811" w:rsidRPr="00DA7E7C" w:rsidRDefault="003D6811" w:rsidP="00A53238">
      <w:pPr>
        <w:rPr>
          <w:sz w:val="28"/>
          <w:szCs w:val="28"/>
          <w:u w:val="single"/>
        </w:rPr>
      </w:pP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DA7E7C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3D6811" w:rsidRPr="00DA7E7C" w:rsidRDefault="003D6811" w:rsidP="00A53238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DA7E7C">
        <w:rPr>
          <w:rFonts w:ascii="Times New Roman" w:hAnsi="Times New Roman"/>
          <w:sz w:val="28"/>
          <w:szCs w:val="28"/>
          <w:lang w:val="uk-UA"/>
        </w:rPr>
        <w:t>до розпорядження від  22червня 2021 року  № 168 -к</w:t>
      </w:r>
    </w:p>
    <w:p w:rsidR="003D6811" w:rsidRPr="00DA7E7C" w:rsidRDefault="003D6811" w:rsidP="00A53238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D6811" w:rsidRPr="00DA7E7C" w:rsidRDefault="003D6811" w:rsidP="00A53238">
      <w:pPr>
        <w:jc w:val="both"/>
        <w:rPr>
          <w:sz w:val="28"/>
          <w:szCs w:val="28"/>
        </w:rPr>
      </w:pPr>
      <w:r w:rsidRPr="00DA7E7C">
        <w:rPr>
          <w:sz w:val="28"/>
          <w:szCs w:val="28"/>
        </w:rPr>
        <w:t>Про надання щорічної основної відпустки Бушуляну А.П.</w:t>
      </w:r>
    </w:p>
    <w:p w:rsidR="003D6811" w:rsidRPr="00DA7E7C" w:rsidRDefault="003D6811" w:rsidP="00A53238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D6811" w:rsidRPr="00DA7E7C" w:rsidRDefault="003D6811" w:rsidP="00A53238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3D6811" w:rsidRPr="00DA7E7C" w:rsidRDefault="003D6811" w:rsidP="00A53238">
      <w:pPr>
        <w:rPr>
          <w:sz w:val="28"/>
          <w:szCs w:val="28"/>
        </w:rPr>
      </w:pPr>
      <w:r w:rsidRPr="00DA7E7C">
        <w:rPr>
          <w:sz w:val="28"/>
          <w:szCs w:val="28"/>
        </w:rPr>
        <w:t>Заступник  Арцизького міського голови</w:t>
      </w:r>
    </w:p>
    <w:p w:rsidR="003D6811" w:rsidRPr="00DA7E7C" w:rsidRDefault="003D6811" w:rsidP="00A53238">
      <w:pPr>
        <w:rPr>
          <w:sz w:val="28"/>
          <w:szCs w:val="28"/>
        </w:rPr>
      </w:pPr>
      <w:r w:rsidRPr="00DA7E7C">
        <w:rPr>
          <w:sz w:val="28"/>
          <w:szCs w:val="28"/>
        </w:rPr>
        <w:t>__________         О.Стоянова</w:t>
      </w:r>
    </w:p>
    <w:p w:rsidR="003D6811" w:rsidRPr="00DA7E7C" w:rsidRDefault="003D6811" w:rsidP="00A53238">
      <w:pPr>
        <w:rPr>
          <w:b/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</w:rPr>
      </w:pPr>
      <w:r w:rsidRPr="00DA7E7C">
        <w:rPr>
          <w:sz w:val="28"/>
          <w:szCs w:val="28"/>
        </w:rPr>
        <w:t>Начальник юридичного відділу міської ради</w:t>
      </w:r>
    </w:p>
    <w:p w:rsidR="003D6811" w:rsidRPr="00DA7E7C" w:rsidRDefault="003D6811" w:rsidP="00A53238">
      <w:pPr>
        <w:rPr>
          <w:sz w:val="28"/>
          <w:szCs w:val="28"/>
        </w:rPr>
      </w:pPr>
      <w:r w:rsidRPr="00DA7E7C">
        <w:rPr>
          <w:sz w:val="28"/>
          <w:szCs w:val="28"/>
        </w:rPr>
        <w:t>__________         А.Станкова</w:t>
      </w: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</w:rPr>
      </w:pPr>
      <w:r w:rsidRPr="00DA7E7C">
        <w:rPr>
          <w:sz w:val="28"/>
          <w:szCs w:val="28"/>
        </w:rPr>
        <w:t>Начальник відділу організаційної та кадрової роботи</w:t>
      </w:r>
    </w:p>
    <w:p w:rsidR="003D6811" w:rsidRPr="00DA7E7C" w:rsidRDefault="003D6811" w:rsidP="00A53238">
      <w:pPr>
        <w:rPr>
          <w:sz w:val="28"/>
          <w:szCs w:val="28"/>
        </w:rPr>
      </w:pPr>
      <w:r w:rsidRPr="00DA7E7C">
        <w:rPr>
          <w:sz w:val="28"/>
          <w:szCs w:val="28"/>
        </w:rPr>
        <w:t>__________       І.Стойкова</w:t>
      </w: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  <w:lang w:val="ru-RU"/>
        </w:rPr>
      </w:pP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</w:rPr>
      </w:pPr>
      <w:r w:rsidRPr="00DA7E7C">
        <w:rPr>
          <w:sz w:val="28"/>
          <w:szCs w:val="28"/>
        </w:rPr>
        <w:t>Виконавець: Колеснікова Н.Д., головний спеціаліст по роботі з персоналом</w:t>
      </w: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 w:rsidP="00A53238">
      <w:pPr>
        <w:rPr>
          <w:sz w:val="28"/>
          <w:szCs w:val="28"/>
        </w:rPr>
      </w:pPr>
    </w:p>
    <w:p w:rsidR="003D6811" w:rsidRPr="00DA7E7C" w:rsidRDefault="003D6811">
      <w:pPr>
        <w:rPr>
          <w:sz w:val="28"/>
          <w:szCs w:val="28"/>
        </w:rPr>
      </w:pPr>
    </w:p>
    <w:sectPr w:rsidR="003D6811" w:rsidRPr="00DA7E7C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238"/>
    <w:rsid w:val="000E45FA"/>
    <w:rsid w:val="002709BF"/>
    <w:rsid w:val="003010A8"/>
    <w:rsid w:val="003D6811"/>
    <w:rsid w:val="00424340"/>
    <w:rsid w:val="004A2904"/>
    <w:rsid w:val="004F1554"/>
    <w:rsid w:val="0051120E"/>
    <w:rsid w:val="007735AB"/>
    <w:rsid w:val="009618B2"/>
    <w:rsid w:val="009B4752"/>
    <w:rsid w:val="00A53238"/>
    <w:rsid w:val="00D11CE6"/>
    <w:rsid w:val="00D6578B"/>
    <w:rsid w:val="00DA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238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3238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3238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53238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53238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A53238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53238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A532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53238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A53238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A53238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A5323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53238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532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3238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293</Words>
  <Characters>1673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2021-06-22T07:55:00Z</cp:lastPrinted>
  <dcterms:created xsi:type="dcterms:W3CDTF">2021-06-17T11:54:00Z</dcterms:created>
  <dcterms:modified xsi:type="dcterms:W3CDTF">2022-01-11T12:20:00Z</dcterms:modified>
</cp:coreProperties>
</file>